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7712" w14:textId="77777777" w:rsidR="008535D9" w:rsidRPr="00951D06" w:rsidRDefault="00E54571" w:rsidP="001F5E85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2AE70716" wp14:editId="7C0799E6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35D9" w:rsidRPr="009C74E1">
        <w:rPr>
          <w:rFonts w:ascii="TH SarabunPSK" w:hAnsi="TH SarabunPSK" w:cs="TH SarabunPSK"/>
        </w:rPr>
        <w:tab/>
      </w:r>
      <w:r w:rsidR="008535D9" w:rsidRPr="00951D06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29EC9FAB" w14:textId="77777777" w:rsidR="008535D9" w:rsidRPr="003B0003" w:rsidRDefault="008535D9" w:rsidP="004470AA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951D0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2B26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268B" w:rsidRPr="003B0003">
        <w:rPr>
          <w:rFonts w:ascii="TH SarabunIT๙" w:hAnsi="TH SarabunIT๙" w:cs="TH SarabunIT๙"/>
          <w:sz w:val="32"/>
          <w:szCs w:val="32"/>
          <w:cs/>
        </w:rPr>
        <w:t>สำ</w:t>
      </w:r>
      <w:r w:rsidR="002B268B" w:rsidRPr="003B0003">
        <w:rPr>
          <w:rFonts w:ascii="TH SarabunIT๙" w:hAnsi="TH SarabunIT๙" w:cs="TH SarabunIT๙"/>
          <w:spacing w:val="-10"/>
          <w:sz w:val="32"/>
          <w:szCs w:val="32"/>
          <w:cs/>
        </w:rPr>
        <w:t>นักงานเกษตรและสหกรณ์จังหวัดยโสธร</w:t>
      </w:r>
      <w:r w:rsidR="003B000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2B268B" w:rsidRPr="003B0003">
        <w:rPr>
          <w:rFonts w:ascii="TH SarabunIT๙" w:hAnsi="TH SarabunIT๙" w:cs="TH SarabunIT๙"/>
          <w:spacing w:val="-10"/>
          <w:sz w:val="32"/>
          <w:szCs w:val="32"/>
          <w:cs/>
        </w:rPr>
        <w:t>กลุ่มยุทธศาสตร์ฯ</w:t>
      </w:r>
      <w:r w:rsidR="003B000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โทร. 0 4571 4073-4 </w:t>
      </w:r>
      <w:r w:rsidR="004B4D7E" w:rsidRPr="003B000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                 </w:t>
      </w:r>
      <w:r w:rsidR="004B4D7E" w:rsidRPr="003B0003">
        <w:rPr>
          <w:rFonts w:ascii="TH SarabunIT๙" w:hAnsi="TH SarabunIT๙" w:cs="TH SarabunIT๙"/>
          <w:noProof/>
          <w:spacing w:val="-10"/>
          <w:sz w:val="32"/>
          <w:szCs w:val="32"/>
          <w:cs/>
        </w:rPr>
        <w:t xml:space="preserve">             </w:t>
      </w:r>
      <w:r w:rsidR="00FB3EF2" w:rsidRPr="003B0003">
        <w:rPr>
          <w:rFonts w:ascii="TH SarabunIT๙" w:hAnsi="TH SarabunIT๙" w:cs="TH SarabunIT๙"/>
          <w:noProof/>
          <w:spacing w:val="-10"/>
          <w:sz w:val="32"/>
          <w:szCs w:val="32"/>
          <w:cs/>
        </w:rPr>
        <w:t xml:space="preserve">       </w:t>
      </w:r>
    </w:p>
    <w:p w14:paraId="75B62A73" w14:textId="15C4C0D3" w:rsidR="008535D9" w:rsidRPr="003B0003" w:rsidRDefault="008535D9" w:rsidP="004470AA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3B0003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4B4D7E" w:rsidRPr="003B000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B268B" w:rsidRPr="003B0003">
        <w:rPr>
          <w:rFonts w:ascii="TH SarabunIT๙" w:hAnsi="TH SarabunIT๙" w:cs="TH SarabunIT๙"/>
          <w:sz w:val="32"/>
          <w:szCs w:val="32"/>
          <w:cs/>
        </w:rPr>
        <w:t>กษ  0224.ยส/</w:t>
      </w:r>
      <w:r w:rsidRPr="003B0003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Pr="003B0003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ED28BD">
        <w:rPr>
          <w:rFonts w:ascii="TH SarabunIT๙" w:hAnsi="TH SarabunIT๙" w:cs="TH SarabunIT๙" w:hint="cs"/>
          <w:b/>
          <w:bCs/>
          <w:sz w:val="38"/>
          <w:szCs w:val="38"/>
          <w:cs/>
        </w:rPr>
        <w:t xml:space="preserve">  </w:t>
      </w:r>
      <w:r w:rsidR="006E3D89">
        <w:rPr>
          <w:rFonts w:ascii="TH SarabunIT๙" w:hAnsi="TH SarabunIT๙" w:cs="TH SarabunIT๙" w:hint="cs"/>
          <w:sz w:val="32"/>
          <w:szCs w:val="32"/>
          <w:cs/>
        </w:rPr>
        <w:t xml:space="preserve">29 </w:t>
      </w:r>
      <w:r w:rsidR="0039212B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="007071D1">
        <w:rPr>
          <w:rFonts w:ascii="TH SarabunIT๙" w:hAnsi="TH SarabunIT๙" w:cs="TH SarabunIT๙" w:hint="cs"/>
          <w:sz w:val="32"/>
          <w:szCs w:val="32"/>
          <w:cs/>
        </w:rPr>
        <w:t xml:space="preserve"> 2568</w:t>
      </w:r>
    </w:p>
    <w:p w14:paraId="68877AFB" w14:textId="57869434" w:rsidR="00F76AF6" w:rsidRPr="00930128" w:rsidRDefault="008535D9" w:rsidP="004A3163">
      <w:pPr>
        <w:tabs>
          <w:tab w:val="left" w:pos="900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B0003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4B4D7E" w:rsidRPr="003B000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05AF4" w:rsidRPr="00105AF4">
        <w:rPr>
          <w:rFonts w:ascii="TH SarabunIT๙" w:hAnsi="TH SarabunIT๙" w:cs="TH SarabunIT๙"/>
          <w:sz w:val="32"/>
          <w:szCs w:val="32"/>
          <w:cs/>
        </w:rPr>
        <w:t>ขอ</w:t>
      </w:r>
      <w:r w:rsidR="0039212B">
        <w:rPr>
          <w:rFonts w:ascii="TH SarabunIT๙" w:hAnsi="TH SarabunIT๙" w:cs="TH SarabunIT๙" w:hint="cs"/>
          <w:sz w:val="32"/>
          <w:szCs w:val="32"/>
          <w:cs/>
        </w:rPr>
        <w:t>จัดส่ง</w:t>
      </w:r>
      <w:r w:rsidR="00455EF2" w:rsidRPr="00455EF2">
        <w:rPr>
          <w:rFonts w:ascii="TH SarabunIT๙" w:hAnsi="TH SarabunIT๙" w:cs="TH SarabunIT๙"/>
          <w:sz w:val="32"/>
          <w:szCs w:val="32"/>
          <w:cs/>
        </w:rPr>
        <w:t>แผนพัฒนาการเกษตรและสหกรณ์จังหวัดยโสธร 5 ปี (พ.ศ. 2566 - 2570) ประจำปี</w:t>
      </w:r>
      <w:r w:rsidR="0039212B" w:rsidRPr="0039212B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................</w:t>
      </w:r>
      <w:r w:rsidR="00455EF2" w:rsidRPr="00455EF2">
        <w:rPr>
          <w:rFonts w:ascii="TH SarabunIT๙" w:hAnsi="TH SarabunIT๙" w:cs="TH SarabunIT๙"/>
          <w:sz w:val="32"/>
          <w:szCs w:val="32"/>
          <w:cs/>
        </w:rPr>
        <w:t>งบประมาณ พ.ศ. 25</w:t>
      </w:r>
      <w:r w:rsidR="0039212B">
        <w:rPr>
          <w:rFonts w:ascii="TH SarabunIT๙" w:hAnsi="TH SarabunIT๙" w:cs="TH SarabunIT๙" w:hint="cs"/>
          <w:sz w:val="32"/>
          <w:szCs w:val="32"/>
          <w:cs/>
        </w:rPr>
        <w:t>70</w:t>
      </w:r>
    </w:p>
    <w:p w14:paraId="3085DD1B" w14:textId="5F9BA644" w:rsidR="00A8421F" w:rsidRPr="0039212B" w:rsidRDefault="00C87E7C" w:rsidP="00105AF4">
      <w:pPr>
        <w:spacing w:before="120"/>
        <w:ind w:left="720" w:hanging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B0003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3B0003">
        <w:rPr>
          <w:rFonts w:ascii="TH SarabunIT๙" w:hAnsi="TH SarabunIT๙" w:cs="TH SarabunIT๙"/>
          <w:sz w:val="32"/>
          <w:szCs w:val="32"/>
        </w:rPr>
        <w:tab/>
      </w:r>
      <w:r w:rsidR="0039212B" w:rsidRPr="0039212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ผู้อำนวยการสำนักแผนงานและโครงการพิเศษ</w:t>
      </w:r>
    </w:p>
    <w:p w14:paraId="1A801A32" w14:textId="62854CE7" w:rsidR="007B1883" w:rsidRPr="008D4E8D" w:rsidRDefault="00482366" w:rsidP="008D4E8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50920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8A1B15"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="007071D1">
        <w:rPr>
          <w:rFonts w:ascii="TH SarabunIT๙" w:hAnsi="TH SarabunIT๙" w:cs="TH SarabunIT๙" w:hint="cs"/>
          <w:sz w:val="32"/>
          <w:szCs w:val="32"/>
          <w:cs/>
        </w:rPr>
        <w:t>โดยสำ</w:t>
      </w:r>
      <w:r w:rsidR="007071D1" w:rsidRPr="00AE7B79">
        <w:rPr>
          <w:rFonts w:ascii="TH SarabunIT๙" w:hAnsi="TH SarabunIT๙" w:cs="TH SarabunIT๙"/>
          <w:sz w:val="32"/>
          <w:szCs w:val="32"/>
          <w:cs/>
        </w:rPr>
        <w:t>นักงานเกษตรและสหกรณ์จังหวัดยโสธร</w:t>
      </w:r>
      <w:r w:rsidR="002A189C">
        <w:rPr>
          <w:rFonts w:ascii="TH SarabunIT๙" w:hAnsi="TH SarabunIT๙" w:cs="TH SarabunIT๙" w:hint="cs"/>
          <w:sz w:val="32"/>
          <w:szCs w:val="32"/>
          <w:cs/>
        </w:rPr>
        <w:t xml:space="preserve"> ได้รับมอบหมาย                   จากกระทรวงเกษตรและสหกรณ์ ให้ดำเนินการจัดทำ</w:t>
      </w:r>
      <w:r w:rsidR="002A189C" w:rsidRPr="00455EF2">
        <w:rPr>
          <w:rFonts w:ascii="TH SarabunIT๙" w:hAnsi="TH SarabunIT๙" w:cs="TH SarabunIT๙"/>
          <w:sz w:val="32"/>
          <w:szCs w:val="32"/>
          <w:cs/>
        </w:rPr>
        <w:t>แผนพัฒนาการเกษตรและสหกรณ์จังหวัดยโสธร 5 ปี (พ.ศ. 2566 - 2570) ประจำปีงบประมาณ พ.ศ. 25</w:t>
      </w:r>
      <w:r w:rsidR="002A189C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2A189C">
        <w:rPr>
          <w:rFonts w:ascii="TH SarabunIT๙" w:hAnsi="TH SarabunIT๙" w:cs="TH SarabunIT๙"/>
          <w:sz w:val="32"/>
          <w:szCs w:val="32"/>
        </w:rPr>
        <w:t xml:space="preserve"> </w:t>
      </w:r>
      <w:r w:rsidR="002A189C"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เพื่อให้สอดคล้องกับการจัดทำแผนพัฒนา                   และแผนปฏิบัติราชการประจำปีของจังหวัดและกลุ่มจังหวัด เสนอแผนงาน/โครงการผลักดันเข้าสู่แผนปฏิบัติราชการประจำปีและการจัดทำคำของบประมาณรายจ่ายประจำปีงบประมาณ พ.ศ.2570 ภายในวันที่                15 สิงหาคม 2568 นั้น</w:t>
      </w:r>
    </w:p>
    <w:p w14:paraId="3F79AB48" w14:textId="28DC2407" w:rsidR="00C87E7C" w:rsidRPr="009F6CBF" w:rsidRDefault="009F6CBF" w:rsidP="008D4E8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75B29"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="00975B29" w:rsidRPr="00975B29">
        <w:rPr>
          <w:rFonts w:ascii="TH SarabunIT๙" w:hAnsi="TH SarabunIT๙" w:cs="TH SarabunIT๙"/>
          <w:sz w:val="32"/>
          <w:szCs w:val="32"/>
          <w:cs/>
        </w:rPr>
        <w:t>โดยสำนักงานเกษตรและสหกรณ์จังหวัดยโสธร</w:t>
      </w:r>
      <w:r w:rsidR="00F21E2C"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ได้ดำเนินการจัดทำ</w:t>
      </w:r>
      <w:r w:rsidR="00F21E2C" w:rsidRPr="00F21E2C">
        <w:rPr>
          <w:rFonts w:ascii="TH SarabunIT๙" w:hAnsi="TH SarabunIT๙" w:cs="TH SarabunIT๙"/>
          <w:sz w:val="32"/>
          <w:szCs w:val="32"/>
          <w:cs/>
        </w:rPr>
        <w:t xml:space="preserve">แผนพัฒนาการเกษตรและสหกรณ์จังหวัดยโสธร 5 ปี (พ.ศ. 2566 - 2570) ประจำปีงบประมาณ </w:t>
      </w:r>
      <w:r w:rsidR="00F779B7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F21E2C" w:rsidRPr="00F21E2C">
        <w:rPr>
          <w:rFonts w:ascii="TH SarabunIT๙" w:hAnsi="TH SarabunIT๙" w:cs="TH SarabunIT๙"/>
          <w:sz w:val="32"/>
          <w:szCs w:val="32"/>
          <w:cs/>
        </w:rPr>
        <w:t>พ.ศ. 2570</w:t>
      </w:r>
      <w:r w:rsidR="00F779B7">
        <w:rPr>
          <w:rFonts w:ascii="TH SarabunIT๙" w:hAnsi="TH SarabunIT๙" w:cs="TH SarabunIT๙" w:hint="cs"/>
          <w:color w:val="000000"/>
          <w:szCs w:val="32"/>
          <w:cs/>
        </w:rPr>
        <w:t xml:space="preserve"> เสร็จสิ้นเรียบร้อยแล้ว จึงขอจัดส่งรูปเล่มแผนฯ </w:t>
      </w:r>
      <w:r w:rsidR="00F758C8">
        <w:rPr>
          <w:rFonts w:ascii="TH SarabunIT๙" w:hAnsi="TH SarabunIT๙" w:cs="TH SarabunIT๙" w:hint="cs"/>
          <w:sz w:val="32"/>
          <w:szCs w:val="32"/>
          <w:cs/>
        </w:rPr>
        <w:t>รายละเอียดตาม</w:t>
      </w:r>
      <w:r w:rsidR="00E32867">
        <w:rPr>
          <w:rFonts w:ascii="TH SarabunIT๙" w:hAnsi="TH SarabunIT๙" w:cs="TH SarabunIT๙" w:hint="cs"/>
          <w:sz w:val="32"/>
          <w:szCs w:val="32"/>
          <w:cs/>
        </w:rPr>
        <w:t>คิวอาร์โค้ด</w:t>
      </w:r>
      <w:r w:rsidR="00DB6FAF" w:rsidRPr="00DB6FAF">
        <w:rPr>
          <w:rFonts w:ascii="TH SarabunIT๙" w:hAnsi="TH SarabunIT๙" w:cs="TH SarabunIT๙" w:hint="cs"/>
          <w:spacing w:val="-12"/>
          <w:sz w:val="32"/>
          <w:szCs w:val="32"/>
          <w:cs/>
        </w:rPr>
        <w:t>ที่แนบ</w:t>
      </w:r>
      <w:r w:rsidR="009A0755">
        <w:rPr>
          <w:rFonts w:ascii="TH SarabunIT๙" w:hAnsi="TH SarabunIT๙" w:cs="TH SarabunIT๙" w:hint="cs"/>
          <w:sz w:val="32"/>
          <w:szCs w:val="32"/>
          <w:cs/>
        </w:rPr>
        <w:t>มาพร้อมนี้</w:t>
      </w:r>
    </w:p>
    <w:p w14:paraId="39ACCF0F" w14:textId="5539F1E4" w:rsidR="003B5AE7" w:rsidRPr="003B5AE7" w:rsidRDefault="003B5AE7" w:rsidP="008D4E8D">
      <w:pPr>
        <w:spacing w:before="120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975B29" w:rsidRPr="00975B29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932809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="00283FCA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35904D7D" w14:textId="307A41C0" w:rsidR="00C87E7C" w:rsidRPr="00B80B01" w:rsidRDefault="00C87E7C" w:rsidP="00A60D81">
      <w:pPr>
        <w:ind w:firstLine="1411"/>
        <w:rPr>
          <w:rFonts w:ascii="TH SarabunPSK" w:hAnsi="TH SarabunPSK" w:cs="TH SarabunPSK"/>
          <w:sz w:val="32"/>
          <w:szCs w:val="32"/>
        </w:rPr>
      </w:pPr>
    </w:p>
    <w:p w14:paraId="7BF9827B" w14:textId="0978001D" w:rsidR="00C87E7C" w:rsidRDefault="00C87E7C" w:rsidP="00A60D81">
      <w:pPr>
        <w:ind w:firstLine="1411"/>
        <w:rPr>
          <w:rFonts w:ascii="TH SarabunPSK" w:hAnsi="TH SarabunPSK" w:cs="TH SarabunPSK"/>
          <w:sz w:val="32"/>
          <w:szCs w:val="32"/>
        </w:rPr>
      </w:pPr>
    </w:p>
    <w:p w14:paraId="2E0FB33A" w14:textId="1140D7F6" w:rsidR="00822AE1" w:rsidRPr="00B80B01" w:rsidRDefault="00FE7EB6" w:rsidP="00A60D81">
      <w:pPr>
        <w:ind w:firstLine="14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2B5B8C5E" w14:textId="7C0625EE" w:rsidR="00C87E7C" w:rsidRPr="00B80B01" w:rsidRDefault="00C87E7C" w:rsidP="00A60D81">
      <w:pPr>
        <w:ind w:firstLine="1412"/>
        <w:jc w:val="center"/>
        <w:rPr>
          <w:rFonts w:ascii="TH SarabunPSK" w:hAnsi="TH SarabunPSK" w:cs="TH SarabunPSK"/>
          <w:sz w:val="32"/>
          <w:szCs w:val="32"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(</w:t>
      </w:r>
      <w:r w:rsidR="00B65EE3" w:rsidRPr="00B70E73">
        <w:rPr>
          <w:rFonts w:ascii="TH SarabunIT๙" w:hAnsi="TH SarabunIT๙" w:cs="TH SarabunIT๙"/>
          <w:sz w:val="32"/>
          <w:szCs w:val="32"/>
          <w:cs/>
        </w:rPr>
        <w:t>นา</w:t>
      </w:r>
      <w:r w:rsidR="00B65EE3">
        <w:rPr>
          <w:rFonts w:ascii="TH SarabunIT๙" w:hAnsi="TH SarabunIT๙" w:cs="TH SarabunIT๙" w:hint="cs"/>
          <w:sz w:val="32"/>
          <w:szCs w:val="32"/>
          <w:cs/>
        </w:rPr>
        <w:t>ยภาคภูมิ</w:t>
      </w:r>
      <w:r w:rsidR="00B65EE3" w:rsidRPr="00B70E7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65EE3">
        <w:rPr>
          <w:rFonts w:ascii="TH SarabunIT๙" w:hAnsi="TH SarabunIT๙" w:cs="TH SarabunIT๙" w:hint="cs"/>
          <w:sz w:val="32"/>
          <w:szCs w:val="32"/>
          <w:cs/>
        </w:rPr>
        <w:t>นิยมวิทยพันธุ์</w:t>
      </w:r>
      <w:r w:rsidRPr="00B80B01">
        <w:rPr>
          <w:rFonts w:ascii="TH SarabunPSK" w:hAnsi="TH SarabunPSK" w:cs="TH SarabunPSK"/>
          <w:sz w:val="32"/>
          <w:szCs w:val="32"/>
          <w:cs/>
        </w:rPr>
        <w:t>)</w:t>
      </w:r>
    </w:p>
    <w:p w14:paraId="7224B2E2" w14:textId="6E777EB0" w:rsidR="00CD1B6D" w:rsidRDefault="009D3D19" w:rsidP="00B84631">
      <w:pPr>
        <w:ind w:firstLine="1412"/>
        <w:jc w:val="center"/>
        <w:rPr>
          <w:rFonts w:ascii="TH SarabunPSK" w:hAnsi="TH SarabunPSK" w:cs="TH SarabunPSK"/>
          <w:sz w:val="32"/>
          <w:szCs w:val="32"/>
        </w:rPr>
      </w:pPr>
      <w:r w:rsidRPr="009D3D19">
        <w:rPr>
          <w:rFonts w:ascii="TH SarabunPSK" w:hAnsi="TH SarabunPSK" w:cs="TH SarabunPSK"/>
          <w:sz w:val="32"/>
          <w:szCs w:val="32"/>
          <w:cs/>
        </w:rPr>
        <w:t>เกษตรและสหกรณ์จังหวัดยโสธร</w:t>
      </w:r>
    </w:p>
    <w:p w14:paraId="04EF85E9" w14:textId="77777777" w:rsidR="00CD1B6D" w:rsidRDefault="00CD1B6D" w:rsidP="00B84631">
      <w:pPr>
        <w:ind w:firstLine="1412"/>
        <w:jc w:val="center"/>
        <w:rPr>
          <w:rFonts w:ascii="TH SarabunPSK" w:hAnsi="TH SarabunPSK" w:cs="TH SarabunPSK"/>
          <w:sz w:val="32"/>
          <w:szCs w:val="32"/>
        </w:rPr>
      </w:pPr>
    </w:p>
    <w:p w14:paraId="73F0EE38" w14:textId="2B1CC640" w:rsidR="00482366" w:rsidRDefault="00482366" w:rsidP="00AE7B79">
      <w:pPr>
        <w:rPr>
          <w:rFonts w:ascii="TH SarabunPSK" w:hAnsi="TH SarabunPSK" w:cs="TH SarabunPSK"/>
          <w:sz w:val="32"/>
          <w:szCs w:val="32"/>
        </w:rPr>
      </w:pPr>
    </w:p>
    <w:p w14:paraId="7CEFCB7B" w14:textId="77777777" w:rsidR="006357B0" w:rsidRDefault="006357B0" w:rsidP="00AE7B79">
      <w:pPr>
        <w:rPr>
          <w:rFonts w:ascii="TH SarabunPSK" w:hAnsi="TH SarabunPSK" w:cs="TH SarabunPSK"/>
          <w:sz w:val="32"/>
          <w:szCs w:val="32"/>
        </w:rPr>
      </w:pPr>
    </w:p>
    <w:p w14:paraId="20A29B3C" w14:textId="656F64A0" w:rsidR="006357B0" w:rsidRDefault="00A64301" w:rsidP="00AE7B79">
      <w:pPr>
        <w:rPr>
          <w:rFonts w:ascii="TH SarabunPSK" w:hAnsi="TH SarabunPSK" w:cs="TH SarabunPSK"/>
          <w:sz w:val="32"/>
          <w:szCs w:val="32"/>
        </w:rPr>
      </w:pPr>
      <w:r>
        <w:rPr>
          <w:noProof/>
          <w:cs/>
        </w:rPr>
        <w:drawing>
          <wp:anchor distT="0" distB="0" distL="114300" distR="114300" simplePos="0" relativeHeight="251658240" behindDoc="0" locked="0" layoutInCell="1" allowOverlap="1" wp14:anchorId="31A6C0B4" wp14:editId="54F0EE1B">
            <wp:simplePos x="0" y="0"/>
            <wp:positionH relativeFrom="margin">
              <wp:posOffset>-178435</wp:posOffset>
            </wp:positionH>
            <wp:positionV relativeFrom="paragraph">
              <wp:posOffset>91440</wp:posOffset>
            </wp:positionV>
            <wp:extent cx="1435100" cy="1435100"/>
            <wp:effectExtent l="0" t="0" r="0" b="0"/>
            <wp:wrapThrough wrapText="bothSides">
              <wp:wrapPolygon edited="0">
                <wp:start x="0" y="0"/>
                <wp:lineTo x="0" y="21218"/>
                <wp:lineTo x="21218" y="21218"/>
                <wp:lineTo x="21218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A67DC" w14:textId="5DBE37CC" w:rsidR="00D718BE" w:rsidRDefault="00D718BE" w:rsidP="00AE7B79">
      <w:pPr>
        <w:rPr>
          <w:rFonts w:ascii="TH SarabunPSK" w:hAnsi="TH SarabunPSK" w:cs="TH SarabunPSK"/>
          <w:sz w:val="32"/>
          <w:szCs w:val="32"/>
        </w:rPr>
      </w:pPr>
    </w:p>
    <w:p w14:paraId="192A0020" w14:textId="62BC9BCB" w:rsidR="006357B0" w:rsidRDefault="006357B0" w:rsidP="00AE7B79">
      <w:pPr>
        <w:rPr>
          <w:rFonts w:ascii="TH SarabunPSK" w:hAnsi="TH SarabunPSK" w:cs="TH SarabunPSK"/>
          <w:sz w:val="32"/>
          <w:szCs w:val="32"/>
        </w:rPr>
      </w:pPr>
    </w:p>
    <w:p w14:paraId="78B19E19" w14:textId="510B1FBD" w:rsidR="00F779B7" w:rsidRDefault="00F779B7" w:rsidP="00AE7B79">
      <w:pPr>
        <w:rPr>
          <w:rFonts w:ascii="TH SarabunPSK" w:hAnsi="TH SarabunPSK" w:cs="TH SarabunPSK"/>
          <w:sz w:val="32"/>
          <w:szCs w:val="32"/>
        </w:rPr>
      </w:pPr>
    </w:p>
    <w:p w14:paraId="32CD7CD6" w14:textId="103AFC28" w:rsidR="00F779B7" w:rsidRDefault="00F779B7" w:rsidP="00AE7B79">
      <w:pPr>
        <w:rPr>
          <w:rFonts w:ascii="TH SarabunPSK" w:hAnsi="TH SarabunPSK" w:cs="TH SarabunPSK"/>
          <w:sz w:val="32"/>
          <w:szCs w:val="32"/>
        </w:rPr>
      </w:pPr>
    </w:p>
    <w:p w14:paraId="41E838E9" w14:textId="77777777" w:rsidR="00F779B7" w:rsidRDefault="00F779B7" w:rsidP="00AE7B79">
      <w:pPr>
        <w:rPr>
          <w:rFonts w:ascii="TH SarabunPSK" w:hAnsi="TH SarabunPSK" w:cs="TH SarabunPSK"/>
          <w:sz w:val="32"/>
          <w:szCs w:val="32"/>
        </w:rPr>
      </w:pPr>
    </w:p>
    <w:p w14:paraId="7B538F5B" w14:textId="77777777" w:rsidR="006357B0" w:rsidRDefault="006357B0" w:rsidP="00AE7B79">
      <w:pPr>
        <w:rPr>
          <w:rFonts w:ascii="TH SarabunPSK" w:hAnsi="TH SarabunPSK" w:cs="TH SarabunPSK"/>
          <w:sz w:val="32"/>
          <w:szCs w:val="32"/>
        </w:rPr>
      </w:pPr>
    </w:p>
    <w:p w14:paraId="4FAF9E0E" w14:textId="7B8F8861" w:rsidR="00CD1B6D" w:rsidRDefault="00CD1B6D" w:rsidP="00897B95">
      <w:pPr>
        <w:rPr>
          <w:rFonts w:ascii="TH SarabunPSK" w:hAnsi="TH SarabunPSK" w:cs="TH SarabunPSK"/>
          <w:sz w:val="32"/>
          <w:szCs w:val="32"/>
        </w:rPr>
      </w:pPr>
    </w:p>
    <w:p w14:paraId="1F4F4CA4" w14:textId="74BF37F9" w:rsidR="00CD1B6D" w:rsidRPr="005F5643" w:rsidRDefault="00CD1B6D" w:rsidP="005F5643">
      <w:pPr>
        <w:jc w:val="center"/>
        <w:rPr>
          <w:rFonts w:ascii="TH SarabunIT๙" w:hAnsi="TH SarabunIT๙" w:cs="TH SarabunIT๙"/>
          <w:sz w:val="32"/>
          <w:szCs w:val="32"/>
        </w:rPr>
      </w:pPr>
      <w:r w:rsidRPr="005F564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เป้าหมายการพัฒนาจังหวัดยโสธร</w:t>
      </w:r>
      <w:r w:rsidRPr="005F56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5643">
        <w:rPr>
          <w:rFonts w:ascii="TH SarabunIT๙" w:hAnsi="TH SarabunIT๙" w:cs="TH SarabunIT๙"/>
          <w:sz w:val="32"/>
          <w:szCs w:val="32"/>
        </w:rPr>
        <w:t xml:space="preserve"> </w:t>
      </w:r>
      <w:r w:rsidRPr="005F564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5F564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ยโสธรเมืองเกษตรอินทรีย์ เมืองแห่งวิถีอีสาน</w:t>
      </w:r>
      <w:r w:rsidRPr="005F564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14:paraId="403BE2FB" w14:textId="77777777" w:rsidR="00C16CCC" w:rsidRDefault="00C16CCC" w:rsidP="0025251E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14:paraId="547F81E3" w14:textId="52B0B302" w:rsidR="005F5643" w:rsidRDefault="005F5643" w:rsidP="0025251E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14:paraId="74B821D5" w14:textId="5E7DE6EA" w:rsidR="008F6311" w:rsidRDefault="008F6311" w:rsidP="008F6311">
      <w:pPr>
        <w:spacing w:line="20" w:lineRule="atLeast"/>
        <w:rPr>
          <w:rFonts w:ascii="TH SarabunIT๙" w:hAnsi="TH SarabunIT๙" w:cs="TH SarabunIT๙"/>
          <w:b/>
          <w:bCs/>
          <w:i/>
          <w:iCs/>
        </w:rPr>
      </w:pPr>
    </w:p>
    <w:p w14:paraId="26F54865" w14:textId="74101244" w:rsidR="00C16CCC" w:rsidRPr="00C16CCC" w:rsidRDefault="00C16CCC" w:rsidP="00C16C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16CCC" w:rsidRPr="00C16CCC" w:rsidSect="00E442F5">
      <w:headerReference w:type="even" r:id="rId9"/>
      <w:headerReference w:type="default" r:id="rId10"/>
      <w:pgSz w:w="11906" w:h="16838" w:code="9"/>
      <w:pgMar w:top="851" w:right="1134" w:bottom="284" w:left="1701" w:header="427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EF40" w14:textId="77777777" w:rsidR="00386DFF" w:rsidRDefault="00386DFF">
      <w:r>
        <w:separator/>
      </w:r>
    </w:p>
  </w:endnote>
  <w:endnote w:type="continuationSeparator" w:id="0">
    <w:p w14:paraId="62F64CDD" w14:textId="77777777" w:rsidR="00386DFF" w:rsidRDefault="0038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C77C" w14:textId="77777777" w:rsidR="00386DFF" w:rsidRDefault="00386DFF">
      <w:r>
        <w:separator/>
      </w:r>
    </w:p>
  </w:footnote>
  <w:footnote w:type="continuationSeparator" w:id="0">
    <w:p w14:paraId="0C780C10" w14:textId="77777777" w:rsidR="00386DFF" w:rsidRDefault="00386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ABB35" w14:textId="77777777"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6EBC9D51" w14:textId="77777777"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8BDB" w14:textId="77777777"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14:paraId="00950FF4" w14:textId="77777777"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0960"/>
    <w:multiLevelType w:val="hybridMultilevel"/>
    <w:tmpl w:val="B8702D84"/>
    <w:lvl w:ilvl="0" w:tplc="6BCCDC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68B"/>
    <w:rsid w:val="000000FF"/>
    <w:rsid w:val="000009B3"/>
    <w:rsid w:val="00016222"/>
    <w:rsid w:val="00020254"/>
    <w:rsid w:val="0002421A"/>
    <w:rsid w:val="0003177E"/>
    <w:rsid w:val="000410CE"/>
    <w:rsid w:val="00041424"/>
    <w:rsid w:val="000531FB"/>
    <w:rsid w:val="00064389"/>
    <w:rsid w:val="0006583D"/>
    <w:rsid w:val="0009282F"/>
    <w:rsid w:val="000A0A4B"/>
    <w:rsid w:val="000C5256"/>
    <w:rsid w:val="000D16DA"/>
    <w:rsid w:val="000D33A6"/>
    <w:rsid w:val="000D48D9"/>
    <w:rsid w:val="000D658D"/>
    <w:rsid w:val="000F3494"/>
    <w:rsid w:val="00105AF4"/>
    <w:rsid w:val="00107DC9"/>
    <w:rsid w:val="00127922"/>
    <w:rsid w:val="00130100"/>
    <w:rsid w:val="0013204E"/>
    <w:rsid w:val="00141071"/>
    <w:rsid w:val="0014150C"/>
    <w:rsid w:val="00146471"/>
    <w:rsid w:val="00182D63"/>
    <w:rsid w:val="00193FB7"/>
    <w:rsid w:val="0019445A"/>
    <w:rsid w:val="001A070D"/>
    <w:rsid w:val="001B04E5"/>
    <w:rsid w:val="001D6324"/>
    <w:rsid w:val="001E333E"/>
    <w:rsid w:val="001F5E85"/>
    <w:rsid w:val="00200B22"/>
    <w:rsid w:val="002040FA"/>
    <w:rsid w:val="00234405"/>
    <w:rsid w:val="0025251E"/>
    <w:rsid w:val="002747A4"/>
    <w:rsid w:val="00283FCA"/>
    <w:rsid w:val="002A189C"/>
    <w:rsid w:val="002B268B"/>
    <w:rsid w:val="002B2C57"/>
    <w:rsid w:val="002C0CC7"/>
    <w:rsid w:val="002E1EB8"/>
    <w:rsid w:val="003076D9"/>
    <w:rsid w:val="00326FB5"/>
    <w:rsid w:val="003331DD"/>
    <w:rsid w:val="0034559D"/>
    <w:rsid w:val="00382ED0"/>
    <w:rsid w:val="00386DFF"/>
    <w:rsid w:val="00387B20"/>
    <w:rsid w:val="0039212B"/>
    <w:rsid w:val="003939D7"/>
    <w:rsid w:val="003A3C8B"/>
    <w:rsid w:val="003B0003"/>
    <w:rsid w:val="003B0B81"/>
    <w:rsid w:val="003B5AE7"/>
    <w:rsid w:val="003D6A28"/>
    <w:rsid w:val="00401507"/>
    <w:rsid w:val="00406331"/>
    <w:rsid w:val="00421A6A"/>
    <w:rsid w:val="00436A91"/>
    <w:rsid w:val="00440034"/>
    <w:rsid w:val="004470AA"/>
    <w:rsid w:val="00455EF2"/>
    <w:rsid w:val="0048068C"/>
    <w:rsid w:val="00482366"/>
    <w:rsid w:val="00483D09"/>
    <w:rsid w:val="004912C8"/>
    <w:rsid w:val="004A3163"/>
    <w:rsid w:val="004B4D7E"/>
    <w:rsid w:val="004C53C8"/>
    <w:rsid w:val="004D1072"/>
    <w:rsid w:val="004E6880"/>
    <w:rsid w:val="004F3EF2"/>
    <w:rsid w:val="004F5ADA"/>
    <w:rsid w:val="005015F2"/>
    <w:rsid w:val="00532C21"/>
    <w:rsid w:val="00546044"/>
    <w:rsid w:val="00546F88"/>
    <w:rsid w:val="00571EDB"/>
    <w:rsid w:val="005720B9"/>
    <w:rsid w:val="005744B4"/>
    <w:rsid w:val="005A3E9B"/>
    <w:rsid w:val="005A6209"/>
    <w:rsid w:val="005C5B6A"/>
    <w:rsid w:val="005D6406"/>
    <w:rsid w:val="005E1F6B"/>
    <w:rsid w:val="005F4EE0"/>
    <w:rsid w:val="005F5643"/>
    <w:rsid w:val="005F6836"/>
    <w:rsid w:val="005F7751"/>
    <w:rsid w:val="006143FD"/>
    <w:rsid w:val="006158B2"/>
    <w:rsid w:val="00615BE3"/>
    <w:rsid w:val="00625939"/>
    <w:rsid w:val="006357B0"/>
    <w:rsid w:val="00637687"/>
    <w:rsid w:val="006546C3"/>
    <w:rsid w:val="00677732"/>
    <w:rsid w:val="006A4118"/>
    <w:rsid w:val="006A552A"/>
    <w:rsid w:val="006B17F4"/>
    <w:rsid w:val="006C52DD"/>
    <w:rsid w:val="006D16F7"/>
    <w:rsid w:val="006E3D89"/>
    <w:rsid w:val="006F5041"/>
    <w:rsid w:val="007071D1"/>
    <w:rsid w:val="00726201"/>
    <w:rsid w:val="0073325D"/>
    <w:rsid w:val="00753F8D"/>
    <w:rsid w:val="0077340E"/>
    <w:rsid w:val="007941B5"/>
    <w:rsid w:val="007A4448"/>
    <w:rsid w:val="007B1883"/>
    <w:rsid w:val="007C3B73"/>
    <w:rsid w:val="007C4A17"/>
    <w:rsid w:val="007D43A3"/>
    <w:rsid w:val="007D4DDD"/>
    <w:rsid w:val="007D7429"/>
    <w:rsid w:val="007E6E95"/>
    <w:rsid w:val="00822AE1"/>
    <w:rsid w:val="00850920"/>
    <w:rsid w:val="008535D9"/>
    <w:rsid w:val="0086677E"/>
    <w:rsid w:val="008720A2"/>
    <w:rsid w:val="00891AC3"/>
    <w:rsid w:val="00896D0F"/>
    <w:rsid w:val="00897B95"/>
    <w:rsid w:val="008A1B15"/>
    <w:rsid w:val="008B3766"/>
    <w:rsid w:val="008B524A"/>
    <w:rsid w:val="008D4E8D"/>
    <w:rsid w:val="008E5E6C"/>
    <w:rsid w:val="008F6311"/>
    <w:rsid w:val="008F6329"/>
    <w:rsid w:val="00904C2B"/>
    <w:rsid w:val="00921E9F"/>
    <w:rsid w:val="00923102"/>
    <w:rsid w:val="00930128"/>
    <w:rsid w:val="00932809"/>
    <w:rsid w:val="009409C3"/>
    <w:rsid w:val="00946E2C"/>
    <w:rsid w:val="00951D06"/>
    <w:rsid w:val="00975B29"/>
    <w:rsid w:val="00990D85"/>
    <w:rsid w:val="009A0755"/>
    <w:rsid w:val="009B6B8F"/>
    <w:rsid w:val="009C3AA4"/>
    <w:rsid w:val="009C5088"/>
    <w:rsid w:val="009C56B6"/>
    <w:rsid w:val="009C5856"/>
    <w:rsid w:val="009C74E1"/>
    <w:rsid w:val="009D3D19"/>
    <w:rsid w:val="009D74D7"/>
    <w:rsid w:val="009D7B28"/>
    <w:rsid w:val="009F5222"/>
    <w:rsid w:val="009F61C4"/>
    <w:rsid w:val="009F62D9"/>
    <w:rsid w:val="009F645C"/>
    <w:rsid w:val="009F6CBF"/>
    <w:rsid w:val="00A54C31"/>
    <w:rsid w:val="00A60D81"/>
    <w:rsid w:val="00A64301"/>
    <w:rsid w:val="00A64DF4"/>
    <w:rsid w:val="00A74F02"/>
    <w:rsid w:val="00A772EB"/>
    <w:rsid w:val="00A83105"/>
    <w:rsid w:val="00A8421F"/>
    <w:rsid w:val="00A8422B"/>
    <w:rsid w:val="00A97E58"/>
    <w:rsid w:val="00AB3BC8"/>
    <w:rsid w:val="00AB7C6C"/>
    <w:rsid w:val="00AC637D"/>
    <w:rsid w:val="00AD0725"/>
    <w:rsid w:val="00AE4267"/>
    <w:rsid w:val="00AE7B79"/>
    <w:rsid w:val="00AF6E0A"/>
    <w:rsid w:val="00B00E6F"/>
    <w:rsid w:val="00B235DE"/>
    <w:rsid w:val="00B24A06"/>
    <w:rsid w:val="00B32604"/>
    <w:rsid w:val="00B65EE3"/>
    <w:rsid w:val="00B67A5D"/>
    <w:rsid w:val="00B719BD"/>
    <w:rsid w:val="00B75C44"/>
    <w:rsid w:val="00B80B01"/>
    <w:rsid w:val="00B84631"/>
    <w:rsid w:val="00B8566C"/>
    <w:rsid w:val="00BC2920"/>
    <w:rsid w:val="00BD4970"/>
    <w:rsid w:val="00BF5272"/>
    <w:rsid w:val="00C06FD1"/>
    <w:rsid w:val="00C11D04"/>
    <w:rsid w:val="00C13F57"/>
    <w:rsid w:val="00C16CCC"/>
    <w:rsid w:val="00C361B0"/>
    <w:rsid w:val="00C501D6"/>
    <w:rsid w:val="00C81D10"/>
    <w:rsid w:val="00C87E7C"/>
    <w:rsid w:val="00C94909"/>
    <w:rsid w:val="00CD1B6D"/>
    <w:rsid w:val="00CF0442"/>
    <w:rsid w:val="00D1798B"/>
    <w:rsid w:val="00D3326C"/>
    <w:rsid w:val="00D35165"/>
    <w:rsid w:val="00D518B7"/>
    <w:rsid w:val="00D6626B"/>
    <w:rsid w:val="00D718BE"/>
    <w:rsid w:val="00DB6FAF"/>
    <w:rsid w:val="00DB741A"/>
    <w:rsid w:val="00DC447D"/>
    <w:rsid w:val="00E148BA"/>
    <w:rsid w:val="00E235BB"/>
    <w:rsid w:val="00E30E6C"/>
    <w:rsid w:val="00E32867"/>
    <w:rsid w:val="00E442F5"/>
    <w:rsid w:val="00E45B53"/>
    <w:rsid w:val="00E537F1"/>
    <w:rsid w:val="00E5432D"/>
    <w:rsid w:val="00E54571"/>
    <w:rsid w:val="00E74BD5"/>
    <w:rsid w:val="00E877B2"/>
    <w:rsid w:val="00EC7823"/>
    <w:rsid w:val="00ED1BF9"/>
    <w:rsid w:val="00ED28BD"/>
    <w:rsid w:val="00EE0C32"/>
    <w:rsid w:val="00EE139C"/>
    <w:rsid w:val="00EE306F"/>
    <w:rsid w:val="00EF506A"/>
    <w:rsid w:val="00F116A9"/>
    <w:rsid w:val="00F21E2C"/>
    <w:rsid w:val="00F23720"/>
    <w:rsid w:val="00F36AFF"/>
    <w:rsid w:val="00F431B9"/>
    <w:rsid w:val="00F57925"/>
    <w:rsid w:val="00F75600"/>
    <w:rsid w:val="00F758C8"/>
    <w:rsid w:val="00F76AF6"/>
    <w:rsid w:val="00F779B7"/>
    <w:rsid w:val="00FB3EF2"/>
    <w:rsid w:val="00FB7EDB"/>
    <w:rsid w:val="00FC07BD"/>
    <w:rsid w:val="00FE5CDD"/>
    <w:rsid w:val="00FE7EB6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CA8E1"/>
  <w15:docId w15:val="{B1F9CDB4-BCA8-453D-976A-429F6187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List Paragraph"/>
    <w:basedOn w:val="a"/>
    <w:uiPriority w:val="34"/>
    <w:qFormat/>
    <w:rsid w:val="00A8421F"/>
    <w:pPr>
      <w:ind w:left="720"/>
      <w:contextualSpacing/>
    </w:pPr>
  </w:style>
  <w:style w:type="paragraph" w:styleId="a9">
    <w:name w:val="Balloon Text"/>
    <w:basedOn w:val="a"/>
    <w:link w:val="aa"/>
    <w:rsid w:val="001301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130100"/>
    <w:rPr>
      <w:rFonts w:ascii="Tahoma" w:hAnsi="Tahoma"/>
      <w:sz w:val="16"/>
    </w:rPr>
  </w:style>
  <w:style w:type="paragraph" w:styleId="ab">
    <w:name w:val="Normal (Web)"/>
    <w:basedOn w:val="a"/>
    <w:uiPriority w:val="99"/>
    <w:rsid w:val="004F3EF2"/>
    <w:pPr>
      <w:spacing w:before="100" w:beforeAutospacing="1" w:after="119"/>
    </w:pPr>
    <w:rPr>
      <w:rFonts w:ascii="Tahom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</Template>
  <TotalTime>179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pecpa dush</cp:lastModifiedBy>
  <cp:revision>133</cp:revision>
  <cp:lastPrinted>2025-07-24T08:53:00Z</cp:lastPrinted>
  <dcterms:created xsi:type="dcterms:W3CDTF">2022-07-19T04:12:00Z</dcterms:created>
  <dcterms:modified xsi:type="dcterms:W3CDTF">2025-07-24T08:55:00Z</dcterms:modified>
</cp:coreProperties>
</file>